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427" w:rsidRDefault="00042427" w:rsidP="00042427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042427" w:rsidRDefault="00042427" w:rsidP="00042427">
      <w:pPr>
        <w:pStyle w:val="NoSpacing"/>
      </w:pPr>
    </w:p>
    <w:p w:rsidR="00042427" w:rsidRDefault="00042427" w:rsidP="00042427">
      <w:pPr>
        <w:pStyle w:val="NoSpacing"/>
      </w:pPr>
    </w:p>
    <w:p w:rsidR="00042427" w:rsidRDefault="00042427" w:rsidP="00042427">
      <w:pPr>
        <w:pStyle w:val="NoSpacing"/>
      </w:pPr>
      <w:r>
        <w:tab/>
        <w:t>1438</w:t>
      </w:r>
      <w:r>
        <w:tab/>
        <w:t>He rented a tenement in South Moreton, Berkshire.</w:t>
      </w:r>
    </w:p>
    <w:p w:rsidR="00042427" w:rsidRDefault="00042427" w:rsidP="0004242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25-31)</w:t>
      </w:r>
    </w:p>
    <w:p w:rsidR="00042427" w:rsidRDefault="00042427" w:rsidP="00042427">
      <w:pPr>
        <w:pStyle w:val="NoSpacing"/>
      </w:pPr>
    </w:p>
    <w:p w:rsidR="00042427" w:rsidRDefault="00042427" w:rsidP="00042427">
      <w:pPr>
        <w:pStyle w:val="NoSpacing"/>
      </w:pPr>
    </w:p>
    <w:p w:rsidR="006B2F86" w:rsidRPr="00042427" w:rsidRDefault="00042427" w:rsidP="00042427">
      <w:pPr>
        <w:pStyle w:val="NoSpacing"/>
      </w:pPr>
      <w:r>
        <w:t>24 September 2017</w:t>
      </w:r>
      <w:bookmarkStart w:id="0" w:name="_GoBack"/>
      <w:bookmarkEnd w:id="0"/>
    </w:p>
    <w:sectPr w:rsidR="006B2F86" w:rsidRPr="000424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427" w:rsidRDefault="00042427" w:rsidP="00E71FC3">
      <w:pPr>
        <w:spacing w:after="0" w:line="240" w:lineRule="auto"/>
      </w:pPr>
      <w:r>
        <w:separator/>
      </w:r>
    </w:p>
  </w:endnote>
  <w:endnote w:type="continuationSeparator" w:id="0">
    <w:p w:rsidR="00042427" w:rsidRDefault="000424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427" w:rsidRDefault="00042427" w:rsidP="00E71FC3">
      <w:pPr>
        <w:spacing w:after="0" w:line="240" w:lineRule="auto"/>
      </w:pPr>
      <w:r>
        <w:separator/>
      </w:r>
    </w:p>
  </w:footnote>
  <w:footnote w:type="continuationSeparator" w:id="0">
    <w:p w:rsidR="00042427" w:rsidRDefault="000424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27"/>
    <w:rsid w:val="000424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0E8B3"/>
  <w15:chartTrackingRefBased/>
  <w15:docId w15:val="{5895E320-D819-4830-BAFC-605EFFFE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2017-09-24T21:36:00Z</dcterms:created>
  <dcterms:modified xsi:type="dcterms:W3CDTF">2017-09-24T21:37:00Z</dcterms:modified>
</cp:coreProperties>
</file>